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DD209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PERKIN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fl.1466-7)</w:t>
      </w:r>
    </w:p>
    <w:p w:rsidR="00DD209C" w:rsidRDefault="00DD209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DD209C" w:rsidRDefault="00DD209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209C" w:rsidRDefault="00DD209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209C" w:rsidRDefault="00DD209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1466-7</w:t>
      </w:r>
      <w:r>
        <w:rPr>
          <w:rFonts w:ascii="Times New Roman" w:hAnsi="Times New Roman" w:cs="Times New Roman"/>
          <w:sz w:val="24"/>
          <w:szCs w:val="24"/>
        </w:rPr>
        <w:tab/>
        <w:t xml:space="preserve">He paid the fee for B.A.  </w:t>
      </w:r>
    </w:p>
    <w:p w:rsidR="00DD209C" w:rsidRDefault="00DD209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p.347)</w:t>
      </w:r>
    </w:p>
    <w:p w:rsidR="00DD209C" w:rsidRDefault="00DD209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209C" w:rsidRDefault="00DD209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209C" w:rsidRPr="00DD209C" w:rsidRDefault="00DD209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November 2015</w:t>
      </w:r>
      <w:bookmarkStart w:id="0" w:name="_GoBack"/>
      <w:bookmarkEnd w:id="0"/>
    </w:p>
    <w:sectPr w:rsidR="00DD209C" w:rsidRPr="00DD20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09C" w:rsidRDefault="00DD209C" w:rsidP="00564E3C">
      <w:pPr>
        <w:spacing w:after="0" w:line="240" w:lineRule="auto"/>
      </w:pPr>
      <w:r>
        <w:separator/>
      </w:r>
    </w:p>
  </w:endnote>
  <w:endnote w:type="continuationSeparator" w:id="0">
    <w:p w:rsidR="00DD209C" w:rsidRDefault="00DD209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D209C">
      <w:rPr>
        <w:rFonts w:ascii="Times New Roman" w:hAnsi="Times New Roman" w:cs="Times New Roman"/>
        <w:noProof/>
        <w:sz w:val="24"/>
        <w:szCs w:val="24"/>
      </w:rPr>
      <w:t>26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09C" w:rsidRDefault="00DD209C" w:rsidP="00564E3C">
      <w:pPr>
        <w:spacing w:after="0" w:line="240" w:lineRule="auto"/>
      </w:pPr>
      <w:r>
        <w:separator/>
      </w:r>
    </w:p>
  </w:footnote>
  <w:footnote w:type="continuationSeparator" w:id="0">
    <w:p w:rsidR="00DD209C" w:rsidRDefault="00DD209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09C"/>
    <w:rsid w:val="00372DC6"/>
    <w:rsid w:val="00564E3C"/>
    <w:rsid w:val="0064591D"/>
    <w:rsid w:val="00DD209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C58B3"/>
  <w15:chartTrackingRefBased/>
  <w15:docId w15:val="{CFB8A19F-AE83-40AB-AE3A-F55A72D86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2015-11-26T17:20:00Z</dcterms:created>
  <dcterms:modified xsi:type="dcterms:W3CDTF">2015-11-26T17:22:00Z</dcterms:modified>
</cp:coreProperties>
</file>